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5E1D12" w:rsidP="00384E4B">
      <w:pPr>
        <w:rPr>
          <w:rFonts w:ascii="Arial" w:hAnsi="Arial" w:cs="Arial"/>
        </w:rPr>
      </w:pPr>
      <w:r w:rsidRPr="005E1D1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6F03AD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03AD" w:rsidRPr="009C3DEB" w:rsidRDefault="006F03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6F03AD" w:rsidRDefault="006F03AD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dollar</w:t>
            </w:r>
          </w:p>
        </w:tc>
        <w:tc>
          <w:tcPr>
            <w:tcW w:w="6660" w:type="dxa"/>
          </w:tcPr>
          <w:p w:rsidR="006F03AD" w:rsidRPr="009C3DEB" w:rsidRDefault="006F03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03AD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03AD" w:rsidRPr="009C3DEB" w:rsidRDefault="006F03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6F03AD" w:rsidRDefault="006F03AD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bank</w:t>
            </w:r>
          </w:p>
        </w:tc>
        <w:tc>
          <w:tcPr>
            <w:tcW w:w="6660" w:type="dxa"/>
          </w:tcPr>
          <w:p w:rsidR="006F03AD" w:rsidRPr="009C3DEB" w:rsidRDefault="006F03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6F03AD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6F03AD" w:rsidRPr="009C3DEB" w:rsidRDefault="006F03AD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6F03AD" w:rsidRDefault="006F03AD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6660" w:type="dxa"/>
          </w:tcPr>
          <w:p w:rsidR="006F03AD" w:rsidRPr="009C3DEB" w:rsidRDefault="006F03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6F03AD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6F03AD" w:rsidRPr="009C3DEB" w:rsidRDefault="006F03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6F03AD" w:rsidRDefault="006F03AD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calculate</w:t>
            </w:r>
          </w:p>
        </w:tc>
        <w:tc>
          <w:tcPr>
            <w:tcW w:w="6660" w:type="dxa"/>
          </w:tcPr>
          <w:p w:rsidR="006F03AD" w:rsidRPr="009C3DEB" w:rsidRDefault="006F03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3AD" w:rsidRDefault="006F03AD" w:rsidP="00814CB4">
      <w:r>
        <w:separator/>
      </w:r>
    </w:p>
  </w:endnote>
  <w:endnote w:type="continuationSeparator" w:id="1">
    <w:p w:rsidR="006F03AD" w:rsidRDefault="006F03A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3AD" w:rsidRDefault="006F03AD" w:rsidP="00814CB4">
      <w:r>
        <w:separator/>
      </w:r>
    </w:p>
  </w:footnote>
  <w:footnote w:type="continuationSeparator" w:id="1">
    <w:p w:rsidR="006F03AD" w:rsidRDefault="006F03A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6F03AD">
      <w:rPr>
        <w:rFonts w:ascii="Times New Roman" w:hAnsi="Times New Roman"/>
        <w:color w:val="4F6228" w:themeColor="accent3" w:themeShade="80"/>
        <w:sz w:val="32"/>
        <w:szCs w:val="32"/>
      </w:rPr>
      <w:t>8 Personal Finance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1D12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03AD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1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2009-05-24T17:51:00Z</dcterms:created>
  <dcterms:modified xsi:type="dcterms:W3CDTF">2009-05-24T17:52:00Z</dcterms:modified>
</cp:coreProperties>
</file>